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6042D" w14:textId="5BFED5ED" w:rsidR="00FF58C0" w:rsidRPr="00207615" w:rsidRDefault="00FF58C0" w:rsidP="00FF58C0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741054" w:rsidRPr="00741054">
        <w:rPr>
          <w:rFonts w:cs="Arial"/>
          <w:sz w:val="24"/>
          <w:szCs w:val="24"/>
        </w:rPr>
        <w:t>09132</w:t>
      </w:r>
    </w:p>
    <w:p w14:paraId="179ADD22" w14:textId="139D8AE4" w:rsidR="00FF58C0" w:rsidRPr="00C51EC1" w:rsidRDefault="00F97C7D" w:rsidP="00FF58C0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FF58C0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13BD55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F58C0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507EC7E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1R</w:t>
      </w:r>
      <w:r w:rsidR="00F442AF">
        <w:rPr>
          <w:rFonts w:ascii="Arial" w:hAnsi="Arial"/>
          <w:sz w:val="24"/>
          <w:lang w:val="en-US"/>
        </w:rPr>
        <w:t>x</w:t>
      </w:r>
      <w:r w:rsidR="00701157">
        <w:rPr>
          <w:rFonts w:ascii="Arial" w:hAnsi="Arial"/>
          <w:sz w:val="24"/>
          <w:lang w:val="en-US"/>
        </w:rPr>
        <w:t xml:space="preserve"> </w:t>
      </w:r>
      <w:proofErr w:type="spellStart"/>
      <w:r w:rsidR="00701157">
        <w:rPr>
          <w:rFonts w:ascii="Arial" w:hAnsi="Arial"/>
          <w:sz w:val="24"/>
          <w:lang w:val="en-US"/>
        </w:rPr>
        <w:t>RedCap</w:t>
      </w:r>
      <w:proofErr w:type="spellEnd"/>
      <w:r w:rsidR="00701157">
        <w:rPr>
          <w:rFonts w:ascii="Arial" w:hAnsi="Arial"/>
          <w:sz w:val="24"/>
          <w:lang w:val="en-US"/>
        </w:rPr>
        <w:t xml:space="preserve"> </w:t>
      </w:r>
      <w:r w:rsidR="00930FAB">
        <w:rPr>
          <w:rFonts w:ascii="Arial" w:hAnsi="Arial"/>
          <w:sz w:val="24"/>
          <w:lang w:val="en-US"/>
        </w:rPr>
        <w:t>UEs</w:t>
      </w:r>
      <w:r w:rsidR="00701157">
        <w:rPr>
          <w:rFonts w:ascii="Arial" w:hAnsi="Arial"/>
          <w:sz w:val="24"/>
          <w:lang w:val="en-US"/>
        </w:rPr>
        <w:t xml:space="preserve"> without frequency hopping</w:t>
      </w:r>
      <w:r w:rsidR="00007A5A">
        <w:rPr>
          <w:rFonts w:ascii="Arial" w:hAnsi="Arial"/>
          <w:sz w:val="24"/>
          <w:lang w:val="en-US"/>
        </w:rPr>
        <w:t xml:space="preserve"> – reduced number of samples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355D92FE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007A5A">
        <w:rPr>
          <w:sz w:val="22"/>
          <w:szCs w:val="22"/>
          <w:lang w:val="en-US"/>
        </w:rPr>
        <w:t>revis</w:t>
      </w:r>
      <w:r w:rsidR="00E045A7">
        <w:rPr>
          <w:sz w:val="22"/>
          <w:szCs w:val="22"/>
          <w:lang w:val="en-US"/>
        </w:rPr>
        <w:t>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007A5A">
        <w:rPr>
          <w:sz w:val="22"/>
          <w:szCs w:val="22"/>
          <w:lang w:val="en-US"/>
        </w:rPr>
        <w:t>the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r w:rsidR="002E0C0A">
        <w:rPr>
          <w:sz w:val="22"/>
          <w:szCs w:val="22"/>
          <w:lang w:val="en-US"/>
        </w:rPr>
        <w:t>PRS</w:t>
      </w:r>
      <w:r w:rsidR="00E045A7">
        <w:rPr>
          <w:sz w:val="22"/>
          <w:szCs w:val="22"/>
          <w:lang w:val="en-US"/>
        </w:rPr>
        <w:t xml:space="preserve"> measurement accuracy</w:t>
      </w:r>
      <w:r w:rsidR="002E0C0A">
        <w:rPr>
          <w:sz w:val="22"/>
          <w:szCs w:val="22"/>
          <w:lang w:val="en-US"/>
        </w:rPr>
        <w:t xml:space="preserve"> for 1Rx </w:t>
      </w:r>
      <w:proofErr w:type="spellStart"/>
      <w:r w:rsidR="002E0C0A">
        <w:rPr>
          <w:sz w:val="22"/>
          <w:szCs w:val="22"/>
          <w:lang w:val="en-US"/>
        </w:rPr>
        <w:t>RedCap</w:t>
      </w:r>
      <w:proofErr w:type="spellEnd"/>
      <w:r w:rsidR="002E0C0A">
        <w:rPr>
          <w:sz w:val="22"/>
          <w:szCs w:val="22"/>
          <w:lang w:val="en-US"/>
        </w:rPr>
        <w:t xml:space="preserve"> UEs</w:t>
      </w:r>
      <w:r w:rsidR="00E045A7">
        <w:rPr>
          <w:sz w:val="22"/>
          <w:szCs w:val="22"/>
          <w:lang w:val="en-US"/>
        </w:rPr>
        <w:t xml:space="preserve"> with</w:t>
      </w:r>
      <w:r w:rsidR="00930FAB">
        <w:rPr>
          <w:sz w:val="22"/>
          <w:szCs w:val="22"/>
          <w:lang w:val="en-US"/>
        </w:rPr>
        <w:t xml:space="preserve">out frequency hopping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EE0EDB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</w:t>
      </w:r>
      <w:r w:rsidR="00104266">
        <w:rPr>
          <w:sz w:val="22"/>
          <w:szCs w:val="22"/>
          <w:lang w:val="en-US"/>
        </w:rPr>
        <w:t xml:space="preserve"> with reduced number of samples</w:t>
      </w:r>
      <w:r w:rsidR="00AE0AFD">
        <w:rPr>
          <w:sz w:val="22"/>
          <w:szCs w:val="22"/>
          <w:lang w:val="en-US"/>
        </w:rPr>
        <w:t xml:space="preserve">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measurements</w:t>
      </w:r>
      <w:r w:rsidR="00246B9C">
        <w:rPr>
          <w:sz w:val="22"/>
          <w:szCs w:val="22"/>
          <w:lang w:val="en-US"/>
        </w:rPr>
        <w:t>:</w:t>
      </w:r>
    </w:p>
    <w:p w14:paraId="7168746D" w14:textId="68987423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time difference</w:t>
      </w:r>
    </w:p>
    <w:p w14:paraId="7CABDF4C" w14:textId="0D7F52CE" w:rsidR="00C11E64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2D765A3B" w14:textId="032C9442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Simulation results for UE Rx-Tx time difference</w:t>
      </w:r>
    </w:p>
    <w:p w14:paraId="255568D2" w14:textId="7F0BB087" w:rsidR="00494CDB" w:rsidRPr="00494CDB" w:rsidRDefault="00494CDB" w:rsidP="00494CDB">
      <w:pPr>
        <w:rPr>
          <w:lang w:val="en-US" w:eastAsia="zh-CN"/>
        </w:rPr>
      </w:pPr>
    </w:p>
    <w:tbl>
      <w:tblPr>
        <w:tblW w:w="827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1"/>
        <w:gridCol w:w="1281"/>
      </w:tblGrid>
      <w:tr w:rsidR="00DF03C3" w:rsidRPr="004E4BE5" w14:paraId="08136931" w14:textId="77777777" w:rsidTr="00DF03C3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B1ED7" w14:textId="0316771C" w:rsidR="00DF03C3" w:rsidRPr="004E4BE5" w:rsidRDefault="00DF03C3" w:rsidP="00812F1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D63" w14:textId="789593FC" w:rsidR="00DF03C3" w:rsidRPr="004E4BE5" w:rsidRDefault="00DF03C3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EE65" w14:textId="223A21CC" w:rsidR="00DF03C3" w:rsidRPr="004E4BE5" w:rsidRDefault="00DF03C3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3A7B" w14:textId="77777777" w:rsidR="00DF03C3" w:rsidRPr="004E4BE5" w:rsidRDefault="00DF03C3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DD0" w14:textId="378F128A" w:rsidR="00DF03C3" w:rsidRPr="004E4BE5" w:rsidRDefault="00DF03C3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1E3E7" w14:textId="6FC3B66A" w:rsidR="00DF03C3" w:rsidRDefault="00DF03C3" w:rsidP="0086160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91892" w14:textId="3D54BB6A" w:rsidR="00DF03C3" w:rsidRDefault="00DF03C3" w:rsidP="0094612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F360" w14:textId="36B4EF32" w:rsidR="00DF03C3" w:rsidRPr="004E4BE5" w:rsidRDefault="00DF03C3" w:rsidP="0094612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DF03C3" w:rsidRPr="004E4BE5" w14:paraId="4CC2AF00" w14:textId="77777777" w:rsidTr="00DF03C3">
        <w:trPr>
          <w:trHeight w:val="780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1C7" w14:textId="77777777" w:rsidR="00DF03C3" w:rsidRPr="004E4BE5" w:rsidRDefault="00DF03C3" w:rsidP="00E965D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543" w14:textId="5235411C" w:rsidR="00DF03C3" w:rsidRPr="004E4BE5" w:rsidRDefault="00DF03C3" w:rsidP="00E965D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E78" w14:textId="77777777" w:rsidR="00DF03C3" w:rsidRPr="004E4BE5" w:rsidRDefault="00DF03C3" w:rsidP="00E965D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76B" w14:textId="77777777" w:rsidR="00DF03C3" w:rsidRPr="004E4BE5" w:rsidRDefault="00DF03C3" w:rsidP="00E965D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E4D" w14:textId="77777777" w:rsidR="00DF03C3" w:rsidRPr="004E4BE5" w:rsidRDefault="00DF03C3" w:rsidP="00E965D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B0D" w14:textId="77777777" w:rsidR="00DF03C3" w:rsidRPr="004E4BE5" w:rsidRDefault="00DF03C3" w:rsidP="00E965D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CBE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CBC" w14:textId="7D39B461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383B" w14:textId="05A6F9C3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DF03C3" w:rsidRPr="004E4BE5" w14:paraId="4E7AAC09" w14:textId="77777777" w:rsidTr="00DF03C3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</w:tcPr>
          <w:p w14:paraId="4B7FED52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B3B74" w14:textId="65DF8861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4A8E1" w14:textId="698A33F9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FB47A" w14:textId="77A6D1AF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B8603" w14:textId="165BD3BD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0E4D2" w14:textId="5BD6BE38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448" w14:textId="383D0E9D" w:rsidR="00DF03C3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61" w14:textId="3D42D8EE" w:rsidR="00DF03C3" w:rsidRPr="00C428FC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08E9" w14:textId="47FF41C5" w:rsidR="00DF03C3" w:rsidRPr="00C809B6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58</w:t>
            </w:r>
          </w:p>
        </w:tc>
      </w:tr>
      <w:tr w:rsidR="00DF03C3" w:rsidRPr="004E4BE5" w14:paraId="52498146" w14:textId="77777777" w:rsidTr="00DF03C3">
        <w:trPr>
          <w:trHeight w:val="70"/>
          <w:jc w:val="center"/>
        </w:trPr>
        <w:tc>
          <w:tcPr>
            <w:tcW w:w="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E9DA8" w14:textId="55139FC2" w:rsidR="00DF03C3" w:rsidRDefault="00DF03C3" w:rsidP="00DF0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1A9C" w14:textId="5B0AFFA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EC3F7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A6C9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2E81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01A1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2D25" w14:textId="196675D4" w:rsidR="00DF03C3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4163" w14:textId="3B360825" w:rsidR="00DF03C3" w:rsidRPr="00C428FC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E3B" w14:textId="061B4931" w:rsidR="00DF03C3" w:rsidRPr="00C809B6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57</w:t>
            </w:r>
          </w:p>
        </w:tc>
      </w:tr>
      <w:tr w:rsidR="00DF03C3" w:rsidRPr="004E4BE5" w14:paraId="5CA8C483" w14:textId="77777777" w:rsidTr="00DF03C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2555A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D8F9" w14:textId="3812B40E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6F45" w14:textId="77777777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875A" w14:textId="688BF1E0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87278" w14:textId="2E797B4A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C394A" w14:textId="057C08A3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19A" w14:textId="0AC302DC" w:rsidR="00DF03C3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8023" w14:textId="05717976" w:rsidR="00DF03C3" w:rsidRPr="00C428FC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C510" w14:textId="4BAF360B" w:rsidR="00DF03C3" w:rsidRPr="00C809B6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31</w:t>
            </w:r>
          </w:p>
        </w:tc>
      </w:tr>
      <w:tr w:rsidR="00DF03C3" w:rsidRPr="004E4BE5" w14:paraId="593218C3" w14:textId="77777777" w:rsidTr="00DF03C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4F671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749" w14:textId="690681F8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6C19" w14:textId="77777777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93B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795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6F3A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494" w14:textId="76517847" w:rsidR="00DF03C3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9E16" w14:textId="6E910D8A" w:rsidR="00DF03C3" w:rsidRPr="00C428FC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7B32" w14:textId="0B8A0F53" w:rsidR="00DF03C3" w:rsidRPr="00C809B6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31</w:t>
            </w:r>
          </w:p>
        </w:tc>
      </w:tr>
      <w:tr w:rsidR="00DF03C3" w:rsidRPr="004E4BE5" w14:paraId="6F7A302F" w14:textId="77777777" w:rsidTr="00DF03C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89BD7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EA2B" w14:textId="506C3EF8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851A8" w14:textId="6B7990C0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1724C" w14:textId="56AFE60A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A666" w14:textId="1FA4918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7A43" w14:textId="20C98824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2B3" w14:textId="48F4B57D" w:rsidR="00DF03C3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816B" w14:textId="5F8C4963" w:rsidR="00DF03C3" w:rsidRPr="00C428FC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5DB" w14:textId="1E895126" w:rsidR="00DF03C3" w:rsidRPr="00C809B6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30</w:t>
            </w:r>
          </w:p>
        </w:tc>
      </w:tr>
      <w:tr w:rsidR="00DF03C3" w:rsidRPr="004E4BE5" w14:paraId="0A9FBC4B" w14:textId="77777777" w:rsidTr="00DF03C3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503" w14:textId="77777777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FE9D" w14:textId="6CC685BA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A380" w14:textId="4206D968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56DE" w14:textId="74C46B1D" w:rsidR="00DF03C3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5AC" w14:textId="12E01856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64DB" w14:textId="36D88B45" w:rsidR="00DF03C3" w:rsidRPr="004E4BE5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FF7" w14:textId="6EE35A4B" w:rsidR="00DF03C3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D3F" w14:textId="768158E4" w:rsidR="00DF03C3" w:rsidRPr="00C428FC" w:rsidRDefault="00DF03C3" w:rsidP="00E965D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781C" w14:textId="2E82EB5C" w:rsidR="00DF03C3" w:rsidRPr="00C809B6" w:rsidRDefault="00DF03C3" w:rsidP="00E965D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30</w:t>
            </w:r>
          </w:p>
        </w:tc>
      </w:tr>
    </w:tbl>
    <w:p w14:paraId="6F619070" w14:textId="7C1F3E8F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UE 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FR1</w:t>
      </w:r>
      <w:r w:rsidR="00025A66">
        <w:rPr>
          <w:sz w:val="22"/>
          <w:szCs w:val="22"/>
        </w:rPr>
        <w:t xml:space="preserve"> in</w:t>
      </w:r>
      <w:r w:rsidR="002D4918">
        <w:rPr>
          <w:sz w:val="22"/>
          <w:szCs w:val="22"/>
        </w:rPr>
        <w:t xml:space="preserve"> AWGN</w:t>
      </w:r>
      <w:r w:rsidR="00EE12A1">
        <w:rPr>
          <w:sz w:val="22"/>
          <w:szCs w:val="22"/>
        </w:rPr>
        <w:t>.</w:t>
      </w:r>
    </w:p>
    <w:p w14:paraId="0F930702" w14:textId="387536C6" w:rsidR="00E87AC5" w:rsidRPr="00975034" w:rsidRDefault="00E87AC5" w:rsidP="00975034">
      <w:pPr>
        <w:spacing w:after="0"/>
      </w:pPr>
    </w:p>
    <w:p w14:paraId="2F73D436" w14:textId="03C31C94" w:rsidR="00CE57E9" w:rsidRPr="00994E50" w:rsidRDefault="00CE57E9" w:rsidP="00CE57E9">
      <w:pPr>
        <w:spacing w:after="0"/>
        <w:rPr>
          <w:sz w:val="22"/>
          <w:szCs w:val="22"/>
        </w:rPr>
      </w:pPr>
    </w:p>
    <w:p w14:paraId="5D892E3E" w14:textId="7B12E99A" w:rsidR="007B53C9" w:rsidRDefault="004735BB" w:rsidP="00C11E64">
      <w:pPr>
        <w:pStyle w:val="Heading1"/>
      </w:pPr>
      <w:r>
        <w:t>Simulation results for PRS-RSRP</w:t>
      </w:r>
    </w:p>
    <w:p w14:paraId="66FA448D" w14:textId="77777777" w:rsidR="00DF03C3" w:rsidRDefault="00DF03C3" w:rsidP="00DF03C3"/>
    <w:tbl>
      <w:tblPr>
        <w:tblW w:w="827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1"/>
        <w:gridCol w:w="1281"/>
      </w:tblGrid>
      <w:tr w:rsidR="00DF03C3" w:rsidRPr="004E4BE5" w14:paraId="723D12C7" w14:textId="77777777" w:rsidTr="00EF7D09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D0E1A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DCB3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B663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DB5E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721A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817D4" w14:textId="77777777" w:rsidR="00DF03C3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6E554" w14:textId="77777777" w:rsidR="00DF03C3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BAB" w14:textId="61C953B6" w:rsidR="00DF03C3" w:rsidRPr="004E4BE5" w:rsidRDefault="002F322A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DF03C3" w:rsidRPr="004E4BE5" w14:paraId="4F057B83" w14:textId="77777777" w:rsidTr="00EF7D09">
        <w:trPr>
          <w:trHeight w:val="780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D52" w14:textId="77777777" w:rsidR="00DF03C3" w:rsidRPr="004E4BE5" w:rsidRDefault="00DF03C3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E48A" w14:textId="77777777" w:rsidR="00DF03C3" w:rsidRPr="004E4BE5" w:rsidRDefault="00DF03C3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3C20" w14:textId="77777777" w:rsidR="00DF03C3" w:rsidRPr="004E4BE5" w:rsidRDefault="00DF03C3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8817" w14:textId="77777777" w:rsidR="00DF03C3" w:rsidRPr="004E4BE5" w:rsidRDefault="00DF03C3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CD9" w14:textId="77777777" w:rsidR="00DF03C3" w:rsidRPr="004E4BE5" w:rsidRDefault="00DF03C3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694A" w14:textId="77777777" w:rsidR="00DF03C3" w:rsidRPr="004E4BE5" w:rsidRDefault="00DF03C3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829" w14:textId="77777777" w:rsidR="00DF03C3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E34A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51EB" w14:textId="77777777" w:rsidR="00DF03C3" w:rsidRPr="004E4BE5" w:rsidRDefault="00DF03C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2F322A" w:rsidRPr="004E4BE5" w14:paraId="0388CCC5" w14:textId="77777777" w:rsidTr="00B822B5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</w:tcPr>
          <w:p w14:paraId="206033F2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59F36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99B5B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9C980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40C5D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B35F6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09B" w14:textId="77777777" w:rsidR="002F322A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3AA" w14:textId="7E7DAA50" w:rsidR="002F322A" w:rsidRPr="00C428FC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="00CF75E0">
              <w:rPr>
                <w:rFonts w:ascii="Calibri" w:hAnsi="Calibri" w:cs="Calibri"/>
                <w:sz w:val="22"/>
                <w:szCs w:val="22"/>
              </w:rPr>
              <w:t>.5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43EE" w14:textId="7CB02BCE" w:rsidR="002F322A" w:rsidRPr="00C809B6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CF75E0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</w:tr>
      <w:tr w:rsidR="002F322A" w:rsidRPr="004E4BE5" w14:paraId="43C0C119" w14:textId="77777777" w:rsidTr="00B822B5">
        <w:trPr>
          <w:trHeight w:val="70"/>
          <w:jc w:val="center"/>
        </w:trPr>
        <w:tc>
          <w:tcPr>
            <w:tcW w:w="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43BC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568B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FE4C5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1DFA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D370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64CD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2A3" w14:textId="77777777" w:rsidR="002F322A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312" w14:textId="7B2ECEFA" w:rsidR="002F322A" w:rsidRPr="00C428FC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41150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2D1F" w14:textId="233674E2" w:rsidR="002F322A" w:rsidRPr="00C809B6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41150D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</w:tr>
      <w:tr w:rsidR="002F322A" w:rsidRPr="004E4BE5" w14:paraId="16B8DE9E" w14:textId="77777777" w:rsidTr="00B822B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CB6D2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E6EDA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95DC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4EBA5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0E0CC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CD35D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E26" w14:textId="77777777" w:rsidR="002F322A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08D7" w14:textId="6FC311B1" w:rsidR="002F322A" w:rsidRPr="00C428FC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5A3E2B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136B" w14:textId="2114A65E" w:rsidR="002F322A" w:rsidRPr="00C809B6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5A3E2B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</w:tr>
      <w:tr w:rsidR="002F322A" w:rsidRPr="004E4BE5" w14:paraId="1B323317" w14:textId="77777777" w:rsidTr="00B822B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118B5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B244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C4BB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EE3B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4565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61C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58E3" w14:textId="77777777" w:rsidR="002F322A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18E" w14:textId="6E70B978" w:rsidR="002F322A" w:rsidRPr="00C428FC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5A3E2B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9B0F" w14:textId="2989C000" w:rsidR="002F322A" w:rsidRPr="00C809B6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5A3E2B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</w:tr>
      <w:tr w:rsidR="002F322A" w:rsidRPr="004E4BE5" w14:paraId="41EAE191" w14:textId="77777777" w:rsidTr="00B822B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ECC60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629B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AA529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EC8FF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1B3D4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CBA03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170" w14:textId="77777777" w:rsidR="002F322A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968" w14:textId="6BF68A03" w:rsidR="002F322A" w:rsidRPr="00C428FC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67DCB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D793" w14:textId="3040AD9D" w:rsidR="002F322A" w:rsidRPr="00C809B6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67DCB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</w:tr>
      <w:tr w:rsidR="002F322A" w:rsidRPr="004E4BE5" w14:paraId="51EB8101" w14:textId="77777777" w:rsidTr="00B822B5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563C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1E7B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0B3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8FD3" w14:textId="77777777" w:rsidR="002F322A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6199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2384" w14:textId="77777777" w:rsidR="002F322A" w:rsidRPr="004E4BE5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F3C" w14:textId="77777777" w:rsidR="002F322A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A4C" w14:textId="73A060C4" w:rsidR="002F322A" w:rsidRPr="00C428FC" w:rsidRDefault="002F322A" w:rsidP="002F322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146D5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B5DB" w14:textId="199CC7ED" w:rsidR="002F322A" w:rsidRPr="00C809B6" w:rsidRDefault="002F322A" w:rsidP="002F322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146D5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</w:tr>
    </w:tbl>
    <w:p w14:paraId="5851BD2B" w14:textId="07AA1C35" w:rsidR="002744B4" w:rsidRDefault="001A2840" w:rsidP="00EE12A1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980713">
        <w:rPr>
          <w:noProof/>
          <w:sz w:val="22"/>
          <w:szCs w:val="22"/>
        </w:rPr>
        <w:t>2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EE12A1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PRS-RSRP</w:t>
      </w:r>
      <w:r w:rsidR="00EE12A1">
        <w:rPr>
          <w:sz w:val="22"/>
          <w:szCs w:val="22"/>
        </w:rPr>
        <w:t xml:space="preserve"> simulation results </w:t>
      </w:r>
      <w:r w:rsidR="00FF6AD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 w:rsidR="0021090F">
        <w:rPr>
          <w:sz w:val="22"/>
          <w:szCs w:val="22"/>
        </w:rPr>
        <w:t xml:space="preserve"> in</w:t>
      </w:r>
      <w:r w:rsidR="00DF4356">
        <w:rPr>
          <w:sz w:val="22"/>
          <w:szCs w:val="22"/>
        </w:rPr>
        <w:t xml:space="preserve"> AWGN</w:t>
      </w:r>
      <w:r w:rsidR="00FF6AD1">
        <w:rPr>
          <w:sz w:val="22"/>
          <w:szCs w:val="22"/>
        </w:rPr>
        <w:t>.</w:t>
      </w:r>
    </w:p>
    <w:p w14:paraId="5C0DAE9E" w14:textId="77777777" w:rsidR="009F65BC" w:rsidRDefault="009F65BC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RSTD</w:t>
      </w:r>
    </w:p>
    <w:p w14:paraId="272350A9" w14:textId="77777777" w:rsidR="00096933" w:rsidRDefault="00096933" w:rsidP="00096933">
      <w:pPr>
        <w:rPr>
          <w:lang w:val="en-US"/>
        </w:rPr>
      </w:pPr>
    </w:p>
    <w:tbl>
      <w:tblPr>
        <w:tblW w:w="8545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2829"/>
      </w:tblGrid>
      <w:tr w:rsidR="00096933" w:rsidRPr="004E4BE5" w14:paraId="40AD30CA" w14:textId="77777777" w:rsidTr="00EB1886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5C9DE" w14:textId="77777777" w:rsidR="00096933" w:rsidRPr="004E4BE5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2FC7" w14:textId="77777777" w:rsidR="00096933" w:rsidRPr="004E4BE5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AEE0" w14:textId="77777777" w:rsidR="00096933" w:rsidRPr="004E4BE5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8915" w14:textId="77777777" w:rsidR="00096933" w:rsidRPr="004E4BE5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F64C" w14:textId="77777777" w:rsidR="00096933" w:rsidRPr="004E4BE5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8B43" w14:textId="77777777" w:rsidR="00096933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B7863" w14:textId="77777777" w:rsidR="00096933" w:rsidRDefault="0009693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28EE" w14:textId="50D2F641" w:rsidR="00096933" w:rsidRPr="004E4BE5" w:rsidRDefault="009B2B84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210999" w:rsidRPr="004E4BE5" w14:paraId="7FF7294C" w14:textId="77777777" w:rsidTr="00EB1886">
        <w:trPr>
          <w:trHeight w:val="780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98AA" w14:textId="77777777" w:rsidR="00210999" w:rsidRPr="004E4BE5" w:rsidRDefault="00210999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7F15" w14:textId="77777777" w:rsidR="00210999" w:rsidRPr="004E4BE5" w:rsidRDefault="00210999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33DA" w14:textId="77777777" w:rsidR="00210999" w:rsidRPr="004E4BE5" w:rsidRDefault="00210999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0944" w14:textId="77777777" w:rsidR="00210999" w:rsidRPr="004E4BE5" w:rsidRDefault="00210999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2BB9" w14:textId="77777777" w:rsidR="00210999" w:rsidRPr="004E4BE5" w:rsidRDefault="00210999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6FB" w14:textId="77777777" w:rsidR="00210999" w:rsidRPr="004E4BE5" w:rsidRDefault="00210999" w:rsidP="00EF7D0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846" w14:textId="77777777" w:rsidR="00210999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E9AC" w14:textId="1876AC62" w:rsidR="00210999" w:rsidRPr="004E4BE5" w:rsidRDefault="00DC15D3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</w:t>
            </w:r>
            <w:r w:rsidR="0052008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</w:t>
            </w:r>
            <w:r w:rsidR="0052008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210999" w:rsidRPr="004E4BE5" w14:paraId="2BEDF298" w14:textId="77777777" w:rsidTr="00EB1886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</w:tcPr>
          <w:p w14:paraId="47F84331" w14:textId="77777777" w:rsidR="00210999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68EF0" w14:textId="77777777" w:rsidR="00210999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64263" w14:textId="77777777" w:rsidR="00210999" w:rsidRPr="004E4BE5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A876" w14:textId="77777777" w:rsidR="00210999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457D6" w14:textId="77777777" w:rsidR="00210999" w:rsidRPr="004E4BE5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A8396" w14:textId="77777777" w:rsidR="00210999" w:rsidRPr="004E4BE5" w:rsidRDefault="00210999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EFF9" w14:textId="77777777" w:rsidR="00210999" w:rsidRDefault="00210999" w:rsidP="00EF7D0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8C7" w14:textId="3BEFFEAF" w:rsidR="00210999" w:rsidRPr="00210999" w:rsidRDefault="00210999" w:rsidP="0021099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066C1F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</w:tr>
      <w:tr w:rsidR="005F38FC" w:rsidRPr="004E4BE5" w14:paraId="3A2DF98E" w14:textId="77777777" w:rsidTr="00EB1886">
        <w:trPr>
          <w:trHeight w:val="70"/>
          <w:jc w:val="center"/>
        </w:trPr>
        <w:tc>
          <w:tcPr>
            <w:tcW w:w="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08510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9A77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BB766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9ABE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714D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3745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08E" w14:textId="77777777" w:rsidR="005F38FC" w:rsidRDefault="005F38FC" w:rsidP="00EF7D0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C3D" w14:textId="02494963" w:rsidR="005F38FC" w:rsidRPr="00C809B6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066C1F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</w:tr>
      <w:tr w:rsidR="005F38FC" w:rsidRPr="004E4BE5" w14:paraId="19752956" w14:textId="77777777" w:rsidTr="00EB1886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B9BAC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FDC37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015CD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4200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DBC63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0F942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3E7" w14:textId="77777777" w:rsidR="005F38FC" w:rsidRDefault="005F38FC" w:rsidP="00EF7D0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FBB" w14:textId="58E565F1" w:rsidR="005F38FC" w:rsidRPr="00C809B6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995E11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5F38FC" w:rsidRPr="004E4BE5" w14:paraId="4DBE1534" w14:textId="77777777" w:rsidTr="00EB1886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F77E6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7A1C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6FEB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6BDB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01A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4A1E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556" w14:textId="77777777" w:rsidR="005F38FC" w:rsidRDefault="005F38FC" w:rsidP="00EF7D0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B31" w14:textId="59A95D7F" w:rsidR="005F38FC" w:rsidRPr="00C809B6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C1463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5F38FC" w:rsidRPr="004E4BE5" w14:paraId="4C06D79E" w14:textId="77777777" w:rsidTr="00EB1886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05624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56C49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7F1C2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24CA8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B72E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713C9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914" w14:textId="77777777" w:rsidR="005F38FC" w:rsidRDefault="005F38FC" w:rsidP="00EF7D0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CE7" w14:textId="7C577BB7" w:rsidR="005F38FC" w:rsidRPr="00C809B6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520081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5F38FC" w:rsidRPr="004E4BE5" w14:paraId="78BFCB51" w14:textId="77777777" w:rsidTr="00EB1886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01A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97E9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7D8A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044E" w14:textId="77777777" w:rsidR="005F38FC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F0D7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2D0A" w14:textId="77777777" w:rsidR="005F38FC" w:rsidRPr="004E4BE5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6AC" w14:textId="77777777" w:rsidR="005F38FC" w:rsidRDefault="005F38FC" w:rsidP="00EF7D0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2CC2" w14:textId="75751DBF" w:rsidR="005F38FC" w:rsidRPr="00C809B6" w:rsidRDefault="005F38FC" w:rsidP="00EF7D0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520081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</w:tbl>
    <w:p w14:paraId="66343694" w14:textId="765557E2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327C6E">
        <w:rPr>
          <w:noProof/>
          <w:sz w:val="22"/>
          <w:szCs w:val="22"/>
        </w:rPr>
        <w:t>3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>RSTD simulation results for FR1 in AWGN.</w:t>
      </w:r>
    </w:p>
    <w:p w14:paraId="5468E5BA" w14:textId="77777777" w:rsidR="003937AF" w:rsidRDefault="003937AF" w:rsidP="00AB5379">
      <w:pPr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10E6CE0A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30</w:t>
      </w:r>
      <w:r w:rsidR="002B4A68">
        <w:rPr>
          <w:sz w:val="22"/>
          <w:szCs w:val="22"/>
          <w:lang w:val="en-US"/>
        </w:rPr>
        <w:t>6</w:t>
      </w:r>
      <w:r w:rsidR="002A074C">
        <w:rPr>
          <w:sz w:val="22"/>
          <w:szCs w:val="22"/>
          <w:lang w:val="en-US"/>
        </w:rPr>
        <w:t>3</w:t>
      </w:r>
      <w:r w:rsidR="002B4A68">
        <w:rPr>
          <w:sz w:val="22"/>
          <w:szCs w:val="22"/>
          <w:lang w:val="en-US"/>
        </w:rPr>
        <w:t>50</w:t>
      </w:r>
      <w:r w:rsidR="002A6FAC">
        <w:rPr>
          <w:sz w:val="22"/>
          <w:szCs w:val="22"/>
          <w:lang w:val="en-US"/>
        </w:rPr>
        <w:t xml:space="preserve">, </w:t>
      </w:r>
      <w:r w:rsidR="00BD336E" w:rsidRPr="00BD336E">
        <w:rPr>
          <w:sz w:val="22"/>
          <w:szCs w:val="22"/>
          <w:u w:val="single"/>
          <w:lang w:val="en-US"/>
        </w:rPr>
        <w:t xml:space="preserve">Updated simulation assumptions for 1Rx </w:t>
      </w:r>
      <w:proofErr w:type="spellStart"/>
      <w:r w:rsidR="00BD336E" w:rsidRPr="00BD336E">
        <w:rPr>
          <w:sz w:val="22"/>
          <w:szCs w:val="22"/>
          <w:u w:val="single"/>
          <w:lang w:val="en-US"/>
        </w:rPr>
        <w:t>RedCap</w:t>
      </w:r>
      <w:proofErr w:type="spellEnd"/>
      <w:r w:rsidR="00BD336E" w:rsidRPr="00BD336E">
        <w:rPr>
          <w:sz w:val="22"/>
          <w:szCs w:val="22"/>
          <w:u w:val="single"/>
          <w:lang w:val="en-US"/>
        </w:rPr>
        <w:t xml:space="preserve"> UE PRS measurement without FH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7656D9">
        <w:rPr>
          <w:sz w:val="22"/>
          <w:szCs w:val="22"/>
          <w:lang w:val="en-US"/>
        </w:rPr>
        <w:t>6</w:t>
      </w:r>
      <w:r w:rsidR="0023605F">
        <w:rPr>
          <w:sz w:val="22"/>
          <w:szCs w:val="22"/>
          <w:lang w:val="en-US"/>
        </w:rPr>
        <w:t>bis-e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AB408" w14:textId="77777777" w:rsidR="00053EA9" w:rsidRDefault="00053EA9">
      <w:r>
        <w:separator/>
      </w:r>
    </w:p>
  </w:endnote>
  <w:endnote w:type="continuationSeparator" w:id="0">
    <w:p w14:paraId="0D0659F7" w14:textId="77777777" w:rsidR="00053EA9" w:rsidRDefault="00053EA9">
      <w:r>
        <w:continuationSeparator/>
      </w:r>
    </w:p>
  </w:endnote>
  <w:endnote w:type="continuationNotice" w:id="1">
    <w:p w14:paraId="2F7A8DDB" w14:textId="77777777" w:rsidR="00053EA9" w:rsidRDefault="00053E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08AD" w14:textId="77777777" w:rsidR="00053EA9" w:rsidRDefault="00053EA9">
      <w:r>
        <w:separator/>
      </w:r>
    </w:p>
  </w:footnote>
  <w:footnote w:type="continuationSeparator" w:id="0">
    <w:p w14:paraId="604B34BE" w14:textId="77777777" w:rsidR="00053EA9" w:rsidRDefault="00053EA9">
      <w:r>
        <w:continuationSeparator/>
      </w:r>
    </w:p>
  </w:footnote>
  <w:footnote w:type="continuationNotice" w:id="1">
    <w:p w14:paraId="0A8CE547" w14:textId="77777777" w:rsidR="00053EA9" w:rsidRDefault="00053E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A5A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EA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C1F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933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B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263"/>
    <w:rsid w:val="00103558"/>
    <w:rsid w:val="001038CE"/>
    <w:rsid w:val="00103AEF"/>
    <w:rsid w:val="00103BAD"/>
    <w:rsid w:val="00104166"/>
    <w:rsid w:val="0010418D"/>
    <w:rsid w:val="001041A5"/>
    <w:rsid w:val="00104258"/>
    <w:rsid w:val="00104266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9B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4E9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999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05F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959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68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22A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4C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C6E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6B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C7BA0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0D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627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0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BD5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874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3E7A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81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CA2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2B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CA4"/>
    <w:rsid w:val="005B4117"/>
    <w:rsid w:val="005B4270"/>
    <w:rsid w:val="005B43A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190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8FC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3A4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054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F15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5A1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0D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CB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1F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8F7ED8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4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1FCD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034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13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5E1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B84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D0C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2F9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6E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6B96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51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3A5"/>
    <w:rsid w:val="00C52B1A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714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5E0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3F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BFA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D3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C3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F41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5D2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886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63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DB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6D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6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97C7D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C0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18259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4146</cp:revision>
  <cp:lastPrinted>2009-04-22T21:01:00Z</cp:lastPrinted>
  <dcterms:created xsi:type="dcterms:W3CDTF">2020-07-20T16:47:00Z</dcterms:created>
  <dcterms:modified xsi:type="dcterms:W3CDTF">2023-05-15T14:26:00Z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